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F4126E" w14:textId="77777777" w:rsidR="007E0101" w:rsidRDefault="007E0101" w:rsidP="007E0101">
      <w:pPr>
        <w:pStyle w:val="NoSpacing"/>
      </w:pPr>
      <w:r>
        <w:rPr>
          <w:u w:val="single"/>
        </w:rPr>
        <w:t>Robert MARSHE</w:t>
      </w:r>
      <w:r>
        <w:t xml:space="preserve">   </w:t>
      </w:r>
      <w:proofErr w:type="gramStart"/>
      <w:r>
        <w:t xml:space="preserve">   (</w:t>
      </w:r>
      <w:proofErr w:type="gramEnd"/>
      <w:r>
        <w:t>d.1481)</w:t>
      </w:r>
    </w:p>
    <w:p w14:paraId="3E73DD54" w14:textId="77777777" w:rsidR="007E0101" w:rsidRDefault="007E0101" w:rsidP="007E0101">
      <w:pPr>
        <w:pStyle w:val="NoSpacing"/>
      </w:pPr>
      <w:r>
        <w:t xml:space="preserve">of the chantry of </w:t>
      </w:r>
      <w:proofErr w:type="spellStart"/>
      <w:proofErr w:type="gramStart"/>
      <w:r>
        <w:t>St.Mary</w:t>
      </w:r>
      <w:proofErr w:type="spellEnd"/>
      <w:proofErr w:type="gramEnd"/>
      <w:r>
        <w:t>, Nottingham.</w:t>
      </w:r>
    </w:p>
    <w:p w14:paraId="7DFEB169" w14:textId="77777777" w:rsidR="007E0101" w:rsidRDefault="007E0101" w:rsidP="007E0101">
      <w:pPr>
        <w:pStyle w:val="NoSpacing"/>
      </w:pPr>
    </w:p>
    <w:p w14:paraId="2EE8F771" w14:textId="77777777" w:rsidR="007E0101" w:rsidRDefault="007E0101" w:rsidP="007E0101">
      <w:pPr>
        <w:pStyle w:val="NoSpacing"/>
      </w:pPr>
    </w:p>
    <w:p w14:paraId="3A696BEA" w14:textId="77777777" w:rsidR="007E0101" w:rsidRDefault="007E0101" w:rsidP="007E0101">
      <w:pPr>
        <w:pStyle w:val="NoSpacing"/>
      </w:pPr>
      <w:r>
        <w:t>30 Jan.1482</w:t>
      </w:r>
      <w:r>
        <w:tab/>
        <w:t>He had died by this date.</w:t>
      </w:r>
    </w:p>
    <w:p w14:paraId="795DBCE2" w14:textId="77777777" w:rsidR="007E0101" w:rsidRDefault="007E0101" w:rsidP="007E0101">
      <w:pPr>
        <w:pStyle w:val="NoSpacing"/>
      </w:pPr>
      <w:r>
        <w:tab/>
      </w:r>
      <w:r>
        <w:tab/>
        <w:t>(“The Register of Thomas Rotherham, Archbishop of York 1480-1500</w:t>
      </w:r>
    </w:p>
    <w:p w14:paraId="1C2411E1" w14:textId="77777777" w:rsidR="007E0101" w:rsidRDefault="007E0101" w:rsidP="007E0101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p.14)</w:t>
      </w:r>
    </w:p>
    <w:p w14:paraId="2ECEAE3F" w14:textId="77777777" w:rsidR="007E0101" w:rsidRDefault="007E0101" w:rsidP="007E0101">
      <w:pPr>
        <w:pStyle w:val="NoSpacing"/>
      </w:pPr>
    </w:p>
    <w:p w14:paraId="49FF61A1" w14:textId="77777777" w:rsidR="007E0101" w:rsidRDefault="007E0101" w:rsidP="007E0101">
      <w:pPr>
        <w:pStyle w:val="NoSpacing"/>
      </w:pPr>
    </w:p>
    <w:p w14:paraId="655146E9" w14:textId="77777777" w:rsidR="007E0101" w:rsidRDefault="007E0101" w:rsidP="007E0101">
      <w:pPr>
        <w:pStyle w:val="NoSpacing"/>
      </w:pPr>
    </w:p>
    <w:p w14:paraId="7A1A4849" w14:textId="77777777" w:rsidR="007E0101" w:rsidRDefault="007E0101" w:rsidP="007E0101">
      <w:pPr>
        <w:pStyle w:val="NoSpacing"/>
      </w:pPr>
      <w:r>
        <w:t>9 April 2019</w:t>
      </w:r>
    </w:p>
    <w:p w14:paraId="44E688E7" w14:textId="77777777" w:rsidR="006B2F86" w:rsidRPr="00E71FC3" w:rsidRDefault="007E010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F13530" w14:textId="77777777" w:rsidR="007E0101" w:rsidRDefault="007E0101" w:rsidP="00E71FC3">
      <w:pPr>
        <w:spacing w:after="0" w:line="240" w:lineRule="auto"/>
      </w:pPr>
      <w:r>
        <w:separator/>
      </w:r>
    </w:p>
  </w:endnote>
  <w:endnote w:type="continuationSeparator" w:id="0">
    <w:p w14:paraId="088DDC97" w14:textId="77777777" w:rsidR="007E0101" w:rsidRDefault="007E01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23F8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ECF1F" w14:textId="77777777" w:rsidR="007E0101" w:rsidRDefault="007E0101" w:rsidP="00E71FC3">
      <w:pPr>
        <w:spacing w:after="0" w:line="240" w:lineRule="auto"/>
      </w:pPr>
      <w:r>
        <w:separator/>
      </w:r>
    </w:p>
  </w:footnote>
  <w:footnote w:type="continuationSeparator" w:id="0">
    <w:p w14:paraId="48AA6EAE" w14:textId="77777777" w:rsidR="007E0101" w:rsidRDefault="007E01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101"/>
    <w:rsid w:val="001A7C09"/>
    <w:rsid w:val="00577BD5"/>
    <w:rsid w:val="00656CBA"/>
    <w:rsid w:val="006A1F77"/>
    <w:rsid w:val="00733BE7"/>
    <w:rsid w:val="007E010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640D9"/>
  <w15:chartTrackingRefBased/>
  <w15:docId w15:val="{22A8FF8D-4A35-4C34-A6E6-B7FF41FB2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2019-04-12T21:03:00Z</dcterms:created>
  <dcterms:modified xsi:type="dcterms:W3CDTF">2019-04-12T21:04:00Z</dcterms:modified>
</cp:coreProperties>
</file>